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 xml:space="preserve">Zavod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Slovenije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4359" w14:textId="77777777" w:rsidR="0014338F" w:rsidRDefault="0014338F">
      <w:r>
        <w:separator/>
      </w:r>
    </w:p>
  </w:endnote>
  <w:endnote w:type="continuationSeparator" w:id="0">
    <w:p w14:paraId="6AA13A9A" w14:textId="77777777" w:rsidR="0014338F" w:rsidRDefault="0014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3EA8" w14:textId="77777777" w:rsidR="0014338F" w:rsidRDefault="0014338F">
      <w:r>
        <w:separator/>
      </w:r>
    </w:p>
  </w:footnote>
  <w:footnote w:type="continuationSeparator" w:id="0">
    <w:p w14:paraId="497D7912" w14:textId="77777777" w:rsidR="0014338F" w:rsidRDefault="00143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39C732DF" w:rsidR="00C0552D" w:rsidRPr="00661C62" w:rsidRDefault="00661C62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12282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014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4338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846B3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2282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92AAB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E6C9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2EDD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BCC1B-E2CC-41A5-B05F-35439F62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B7BEB-9D20-4F59-ADC2-4DCA039BA2E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9E235BB1-929E-470C-9D40-7DC346FC07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374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2016-01-04T14:38:00Z</cp:lastPrinted>
  <dcterms:created xsi:type="dcterms:W3CDTF">2023-06-02T09:46:00Z</dcterms:created>
  <dcterms:modified xsi:type="dcterms:W3CDTF">2025-07-15T14:13:00Z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